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10cb182" w14:textId="10cb18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122522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22522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225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252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252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252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252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CE979-1D1E-47B4-88CA-19F6A9A4764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Financijska agencija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